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7E6CFF" w:rsidRPr="00A85D41" w:rsidTr="007E6CFF">
        <w:tc>
          <w:tcPr>
            <w:tcW w:w="3080" w:type="dxa"/>
          </w:tcPr>
          <w:p w:rsidR="007E6CFF" w:rsidRPr="00A85D41" w:rsidRDefault="007E6CFF">
            <w:pPr>
              <w:rPr>
                <w:b/>
                <w:sz w:val="24"/>
                <w:szCs w:val="24"/>
              </w:rPr>
            </w:pPr>
            <w:r w:rsidRPr="00A85D41">
              <w:rPr>
                <w:b/>
                <w:sz w:val="24"/>
                <w:szCs w:val="24"/>
              </w:rPr>
              <w:t>Technique</w:t>
            </w:r>
          </w:p>
        </w:tc>
        <w:tc>
          <w:tcPr>
            <w:tcW w:w="3081" w:type="dxa"/>
          </w:tcPr>
          <w:p w:rsidR="007E6CFF" w:rsidRPr="00A85D41" w:rsidRDefault="007E6CFF">
            <w:pPr>
              <w:rPr>
                <w:b/>
                <w:sz w:val="24"/>
                <w:szCs w:val="24"/>
              </w:rPr>
            </w:pPr>
            <w:r w:rsidRPr="00A85D41">
              <w:rPr>
                <w:b/>
                <w:sz w:val="24"/>
                <w:szCs w:val="24"/>
              </w:rPr>
              <w:t>Detail</w:t>
            </w:r>
          </w:p>
        </w:tc>
        <w:tc>
          <w:tcPr>
            <w:tcW w:w="3081" w:type="dxa"/>
          </w:tcPr>
          <w:p w:rsidR="007E6CFF" w:rsidRPr="00A85D41" w:rsidRDefault="007E6CFF">
            <w:pPr>
              <w:rPr>
                <w:b/>
                <w:sz w:val="24"/>
                <w:szCs w:val="24"/>
              </w:rPr>
            </w:pPr>
            <w:r w:rsidRPr="00A85D41">
              <w:rPr>
                <w:b/>
                <w:sz w:val="24"/>
                <w:szCs w:val="24"/>
              </w:rPr>
              <w:t>Effect</w:t>
            </w:r>
          </w:p>
        </w:tc>
      </w:tr>
      <w:tr w:rsidR="007E6CFF" w:rsidTr="007E6CFF">
        <w:tc>
          <w:tcPr>
            <w:tcW w:w="3080" w:type="dxa"/>
          </w:tcPr>
          <w:p w:rsidR="007E6CFF" w:rsidRPr="00A62DE6" w:rsidRDefault="007E6CFF" w:rsidP="007E6CFF">
            <w:pPr>
              <w:pStyle w:val="ListParagraph"/>
              <w:numPr>
                <w:ilvl w:val="0"/>
                <w:numId w:val="1"/>
              </w:numPr>
            </w:pPr>
            <w:r w:rsidRPr="00A62DE6">
              <w:t>Special Effects (Iris)</w:t>
            </w:r>
            <w:r w:rsidR="00A62DE6" w:rsidRPr="00A62DE6">
              <w:br/>
            </w:r>
          </w:p>
          <w:p w:rsidR="007E6CFF" w:rsidRPr="00A62DE6" w:rsidRDefault="007E6CFF" w:rsidP="007E6CFF">
            <w:pPr>
              <w:pStyle w:val="ListParagraph"/>
              <w:numPr>
                <w:ilvl w:val="0"/>
                <w:numId w:val="1"/>
              </w:numPr>
            </w:pPr>
            <w:r w:rsidRPr="00A62DE6">
              <w:t>Non-diegetic sound</w:t>
            </w:r>
            <w:r w:rsidR="00A62DE6" w:rsidRPr="00A62DE6">
              <w:br/>
            </w:r>
            <w:bookmarkStart w:id="0" w:name="_GoBack"/>
            <w:bookmarkEnd w:id="0"/>
          </w:p>
          <w:p w:rsidR="007E6CFF" w:rsidRPr="00A62DE6" w:rsidRDefault="007E6CFF" w:rsidP="007E6CFF">
            <w:pPr>
              <w:pStyle w:val="ListParagraph"/>
              <w:numPr>
                <w:ilvl w:val="0"/>
                <w:numId w:val="1"/>
              </w:numPr>
            </w:pPr>
            <w:r w:rsidRPr="00A62DE6">
              <w:t>Cuts</w:t>
            </w:r>
            <w:r w:rsidR="00A62DE6" w:rsidRPr="00A62DE6">
              <w:br/>
            </w:r>
          </w:p>
          <w:p w:rsidR="004A4DB6" w:rsidRPr="00A62DE6" w:rsidRDefault="000767BD" w:rsidP="007E6CFF">
            <w:pPr>
              <w:pStyle w:val="ListParagraph"/>
              <w:numPr>
                <w:ilvl w:val="0"/>
                <w:numId w:val="1"/>
              </w:numPr>
            </w:pPr>
            <w:r w:rsidRPr="00A62DE6">
              <w:t>Montage</w:t>
            </w:r>
            <w:r w:rsidR="00A62DE6" w:rsidRPr="00A62DE6">
              <w:br/>
            </w:r>
          </w:p>
          <w:p w:rsidR="000767BD" w:rsidRPr="00A62DE6" w:rsidRDefault="000767BD" w:rsidP="007E6CFF">
            <w:pPr>
              <w:pStyle w:val="ListParagraph"/>
              <w:numPr>
                <w:ilvl w:val="0"/>
                <w:numId w:val="1"/>
              </w:numPr>
            </w:pPr>
            <w:r w:rsidRPr="00A62DE6">
              <w:t>Non diegetic sound</w:t>
            </w:r>
            <w:r w:rsidR="00A62DE6" w:rsidRPr="00A62DE6">
              <w:br/>
            </w:r>
            <w:r w:rsidRPr="00A62DE6">
              <w:t xml:space="preserve"> </w:t>
            </w:r>
          </w:p>
          <w:p w:rsidR="000767BD" w:rsidRPr="00A62DE6" w:rsidRDefault="000767BD" w:rsidP="007E6CFF">
            <w:pPr>
              <w:pStyle w:val="ListParagraph"/>
              <w:numPr>
                <w:ilvl w:val="0"/>
                <w:numId w:val="1"/>
              </w:numPr>
            </w:pPr>
            <w:r w:rsidRPr="00A62DE6">
              <w:t>Montage</w:t>
            </w:r>
            <w:r w:rsidR="00A62DE6" w:rsidRPr="00A62DE6">
              <w:br/>
            </w:r>
          </w:p>
          <w:p w:rsidR="00DC7D9C" w:rsidRPr="00A62DE6" w:rsidRDefault="00DC7D9C" w:rsidP="007E6CFF">
            <w:pPr>
              <w:pStyle w:val="ListParagraph"/>
              <w:numPr>
                <w:ilvl w:val="0"/>
                <w:numId w:val="1"/>
              </w:numPr>
            </w:pPr>
            <w:r w:rsidRPr="00A62DE6">
              <w:t>Non diegetic sound</w:t>
            </w:r>
            <w:r w:rsidR="00A62DE6" w:rsidRPr="00A62DE6">
              <w:br/>
            </w:r>
          </w:p>
          <w:p w:rsidR="00A85D41" w:rsidRPr="00A62DE6" w:rsidRDefault="00A85D41" w:rsidP="007E6CFF">
            <w:pPr>
              <w:pStyle w:val="ListParagraph"/>
              <w:numPr>
                <w:ilvl w:val="0"/>
                <w:numId w:val="1"/>
              </w:numPr>
            </w:pPr>
            <w:r w:rsidRPr="00A62DE6">
              <w:t>Montage</w:t>
            </w:r>
            <w:r w:rsidR="00A62DE6" w:rsidRPr="00A62DE6">
              <w:br/>
            </w:r>
          </w:p>
          <w:p w:rsidR="00A85D41" w:rsidRPr="00A62DE6" w:rsidRDefault="00A85D41" w:rsidP="007E6CFF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A62DE6">
              <w:t>Non diegetic sound</w:t>
            </w:r>
          </w:p>
        </w:tc>
        <w:tc>
          <w:tcPr>
            <w:tcW w:w="3081" w:type="dxa"/>
          </w:tcPr>
          <w:p w:rsidR="007E6CFF" w:rsidRPr="00A62DE6" w:rsidRDefault="007E6CFF" w:rsidP="007E6CFF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A62DE6">
              <w:rPr>
                <w:sz w:val="20"/>
                <w:szCs w:val="20"/>
              </w:rPr>
              <w:t>By the travel agency, follows Truman.</w:t>
            </w:r>
            <w:r w:rsidR="000767BD" w:rsidRPr="00A62DE6">
              <w:rPr>
                <w:sz w:val="20"/>
                <w:szCs w:val="20"/>
              </w:rPr>
              <w:br/>
              <w:t>-</w:t>
            </w:r>
            <w:r w:rsidRPr="00A62DE6">
              <w:rPr>
                <w:sz w:val="20"/>
                <w:szCs w:val="20"/>
              </w:rPr>
              <w:t xml:space="preserve">  Meryl and Truman are in the car</w:t>
            </w:r>
          </w:p>
          <w:p w:rsidR="007E6CFF" w:rsidRPr="00A62DE6" w:rsidRDefault="007E6CFF" w:rsidP="007E6CFF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A62DE6">
              <w:rPr>
                <w:sz w:val="20"/>
                <w:szCs w:val="20"/>
              </w:rPr>
              <w:t xml:space="preserve">Music- playing when Truman is on the bus to Chicago </w:t>
            </w:r>
            <w:r w:rsidR="000767BD" w:rsidRPr="00A62DE6">
              <w:rPr>
                <w:sz w:val="20"/>
                <w:szCs w:val="20"/>
              </w:rPr>
              <w:br/>
              <w:t>-</w:t>
            </w:r>
            <w:r w:rsidRPr="00A62DE6">
              <w:rPr>
                <w:sz w:val="20"/>
                <w:szCs w:val="20"/>
              </w:rPr>
              <w:t xml:space="preserve"> </w:t>
            </w:r>
            <w:r w:rsidR="004A4DB6" w:rsidRPr="00A62DE6">
              <w:rPr>
                <w:sz w:val="20"/>
                <w:szCs w:val="20"/>
              </w:rPr>
              <w:t>Drumbeat with triangle when Truman and Meryl take a ‘spontaneous’ drive. Also when arrives at the power plant after the officer says “You’re welcome Truman” there</w:t>
            </w:r>
            <w:r w:rsidR="001D4DE8" w:rsidRPr="00A62DE6">
              <w:rPr>
                <w:sz w:val="20"/>
                <w:szCs w:val="20"/>
              </w:rPr>
              <w:t xml:space="preserve"> was the deep sound. When Truman and Meryl have their argument, there is suspenseful music. (Ends when Marlon comes in).</w:t>
            </w:r>
          </w:p>
          <w:p w:rsidR="007E6CFF" w:rsidRPr="00A62DE6" w:rsidRDefault="007E6CFF" w:rsidP="007E6CFF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A62DE6">
              <w:rPr>
                <w:sz w:val="20"/>
                <w:szCs w:val="20"/>
              </w:rPr>
              <w:t>To the audience and then back to the show</w:t>
            </w:r>
            <w:r w:rsidR="00B9245E" w:rsidRPr="00A62DE6">
              <w:rPr>
                <w:sz w:val="20"/>
                <w:szCs w:val="20"/>
              </w:rPr>
              <w:t>. Cuts from Marlon and Truman to the Control Room.</w:t>
            </w:r>
          </w:p>
          <w:p w:rsidR="000767BD" w:rsidRPr="00A62DE6" w:rsidRDefault="000767BD" w:rsidP="007E6CFF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A62DE6">
              <w:rPr>
                <w:sz w:val="20"/>
                <w:szCs w:val="20"/>
              </w:rPr>
              <w:t>Switching between ‘</w:t>
            </w:r>
            <w:proofErr w:type="spellStart"/>
            <w:r w:rsidRPr="00A62DE6">
              <w:rPr>
                <w:sz w:val="20"/>
                <w:szCs w:val="20"/>
              </w:rPr>
              <w:t>Trutalk</w:t>
            </w:r>
            <w:proofErr w:type="spellEnd"/>
            <w:r w:rsidRPr="00A62DE6">
              <w:rPr>
                <w:sz w:val="20"/>
                <w:szCs w:val="20"/>
              </w:rPr>
              <w:t>’ and the audience.</w:t>
            </w:r>
            <w:r w:rsidRPr="00A62DE6">
              <w:rPr>
                <w:sz w:val="20"/>
                <w:szCs w:val="20"/>
              </w:rPr>
              <w:br/>
              <w:t>- Switching between clips of Truman’s life, involving his ‘dad’.</w:t>
            </w:r>
          </w:p>
          <w:p w:rsidR="000767BD" w:rsidRPr="00A62DE6" w:rsidRDefault="000767BD" w:rsidP="000767BD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A62DE6">
              <w:rPr>
                <w:sz w:val="20"/>
                <w:szCs w:val="20"/>
              </w:rPr>
              <w:t>Tweeting birds</w:t>
            </w:r>
            <w:r w:rsidRPr="00A62DE6">
              <w:rPr>
                <w:sz w:val="20"/>
                <w:szCs w:val="20"/>
              </w:rPr>
              <w:br/>
              <w:t>- Piano music.</w:t>
            </w:r>
          </w:p>
          <w:p w:rsidR="00DC7D9C" w:rsidRPr="00A62DE6" w:rsidRDefault="000767BD" w:rsidP="000767BD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A62DE6">
              <w:rPr>
                <w:sz w:val="20"/>
                <w:szCs w:val="20"/>
              </w:rPr>
              <w:t>Switching between the control room and the audience</w:t>
            </w:r>
          </w:p>
          <w:p w:rsidR="00A85D41" w:rsidRPr="00A62DE6" w:rsidRDefault="00DC7D9C" w:rsidP="000767BD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A62DE6">
              <w:rPr>
                <w:sz w:val="20"/>
                <w:szCs w:val="20"/>
              </w:rPr>
              <w:t>Suspenseful music when they are looking for Truman</w:t>
            </w:r>
            <w:r w:rsidR="00A85D41" w:rsidRPr="00A62DE6">
              <w:rPr>
                <w:sz w:val="20"/>
                <w:szCs w:val="20"/>
              </w:rPr>
              <w:br/>
              <w:t>-High piano music- with drum beats.</w:t>
            </w:r>
          </w:p>
          <w:p w:rsidR="00A85D41" w:rsidRPr="00A62DE6" w:rsidRDefault="00A85D41" w:rsidP="000767BD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A62DE6">
              <w:rPr>
                <w:sz w:val="20"/>
                <w:szCs w:val="20"/>
              </w:rPr>
              <w:t xml:space="preserve">Switches between the creator, </w:t>
            </w:r>
            <w:proofErr w:type="spellStart"/>
            <w:r w:rsidRPr="00A62DE6">
              <w:rPr>
                <w:sz w:val="20"/>
                <w:szCs w:val="20"/>
              </w:rPr>
              <w:t>Christof</w:t>
            </w:r>
            <w:proofErr w:type="spellEnd"/>
            <w:r w:rsidRPr="00A62DE6">
              <w:rPr>
                <w:sz w:val="20"/>
                <w:szCs w:val="20"/>
              </w:rPr>
              <w:t xml:space="preserve"> and Truman, when Truman is out on the ‘ocean’ sailing. </w:t>
            </w:r>
          </w:p>
          <w:p w:rsidR="000767BD" w:rsidRPr="00A62DE6" w:rsidRDefault="00A62DE6" w:rsidP="000767BD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A62DE6">
              <w:rPr>
                <w:sz w:val="20"/>
                <w:szCs w:val="20"/>
              </w:rPr>
              <w:t>Wit</w:t>
            </w:r>
            <w:r w:rsidR="00A85D41" w:rsidRPr="00A62DE6">
              <w:rPr>
                <w:sz w:val="20"/>
                <w:szCs w:val="20"/>
              </w:rPr>
              <w:t>h each change in the weather, the music changes.</w:t>
            </w:r>
            <w:r w:rsidR="000767BD" w:rsidRPr="00A62DE6">
              <w:rPr>
                <w:sz w:val="20"/>
                <w:szCs w:val="20"/>
              </w:rPr>
              <w:br/>
            </w:r>
          </w:p>
        </w:tc>
        <w:tc>
          <w:tcPr>
            <w:tcW w:w="3081" w:type="dxa"/>
          </w:tcPr>
          <w:p w:rsidR="007E6CFF" w:rsidRPr="00A62DE6" w:rsidRDefault="007E6CFF" w:rsidP="007E6CFF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A62DE6">
              <w:rPr>
                <w:sz w:val="20"/>
                <w:szCs w:val="20"/>
              </w:rPr>
              <w:t xml:space="preserve">Focuses on Truman. </w:t>
            </w:r>
            <w:r w:rsidR="000767BD" w:rsidRPr="00A62DE6">
              <w:rPr>
                <w:sz w:val="20"/>
                <w:szCs w:val="20"/>
              </w:rPr>
              <w:br/>
              <w:t>-</w:t>
            </w:r>
            <w:r w:rsidRPr="00A62DE6">
              <w:rPr>
                <w:sz w:val="20"/>
                <w:szCs w:val="20"/>
              </w:rPr>
              <w:t xml:space="preserve"> Truman ‘predicts’ what will come, (women on bike, man with flowers, Volkswagen beetle).</w:t>
            </w:r>
          </w:p>
          <w:p w:rsidR="007E6CFF" w:rsidRPr="00A62DE6" w:rsidRDefault="007E6CFF" w:rsidP="007E6CFF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A62DE6">
              <w:rPr>
                <w:sz w:val="20"/>
                <w:szCs w:val="20"/>
              </w:rPr>
              <w:t xml:space="preserve">Cheerful and upbeat music- makes the scene </w:t>
            </w:r>
            <w:r w:rsidR="001D4DE8" w:rsidRPr="00A62DE6">
              <w:rPr>
                <w:sz w:val="20"/>
                <w:szCs w:val="20"/>
              </w:rPr>
              <w:t>much happier</w:t>
            </w:r>
            <w:r w:rsidRPr="00A62DE6">
              <w:rPr>
                <w:sz w:val="20"/>
                <w:szCs w:val="20"/>
              </w:rPr>
              <w:t>.</w:t>
            </w:r>
            <w:r w:rsidR="004A4DB6" w:rsidRPr="00A62DE6">
              <w:rPr>
                <w:sz w:val="20"/>
                <w:szCs w:val="20"/>
              </w:rPr>
              <w:t xml:space="preserve"> </w:t>
            </w:r>
            <w:r w:rsidR="000767BD" w:rsidRPr="00A62DE6">
              <w:rPr>
                <w:sz w:val="20"/>
                <w:szCs w:val="20"/>
              </w:rPr>
              <w:br/>
              <w:t>-</w:t>
            </w:r>
            <w:r w:rsidR="004A4DB6" w:rsidRPr="00A62DE6">
              <w:rPr>
                <w:sz w:val="20"/>
                <w:szCs w:val="20"/>
              </w:rPr>
              <w:t xml:space="preserve"> adds more adventure to the scene. Emphasises the mistake.</w:t>
            </w:r>
            <w:r w:rsidR="001D4DE8" w:rsidRPr="00A62DE6">
              <w:rPr>
                <w:sz w:val="20"/>
                <w:szCs w:val="20"/>
              </w:rPr>
              <w:t xml:space="preserve"> Gives the scene much more suspense.</w:t>
            </w:r>
          </w:p>
          <w:p w:rsidR="007E6CFF" w:rsidRPr="00A62DE6" w:rsidRDefault="007E6CFF" w:rsidP="007E6CFF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A62DE6">
              <w:rPr>
                <w:sz w:val="20"/>
                <w:szCs w:val="20"/>
              </w:rPr>
              <w:t>Tells more about Truman and what the audience thinks about what is happening.</w:t>
            </w:r>
            <w:r w:rsidR="001D4DE8" w:rsidRPr="00A62DE6">
              <w:rPr>
                <w:sz w:val="20"/>
                <w:szCs w:val="20"/>
              </w:rPr>
              <w:t xml:space="preserve"> </w:t>
            </w:r>
          </w:p>
          <w:p w:rsidR="000767BD" w:rsidRPr="00A62DE6" w:rsidRDefault="000767BD" w:rsidP="007E6CFF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A62DE6">
              <w:rPr>
                <w:sz w:val="20"/>
                <w:szCs w:val="20"/>
              </w:rPr>
              <w:t xml:space="preserve">Shows you how the audience reacts to what the presenter and </w:t>
            </w:r>
            <w:proofErr w:type="spellStart"/>
            <w:r w:rsidRPr="00A62DE6">
              <w:rPr>
                <w:sz w:val="20"/>
                <w:szCs w:val="20"/>
              </w:rPr>
              <w:t>Christof</w:t>
            </w:r>
            <w:proofErr w:type="spellEnd"/>
            <w:r w:rsidRPr="00A62DE6">
              <w:rPr>
                <w:sz w:val="20"/>
                <w:szCs w:val="20"/>
              </w:rPr>
              <w:t xml:space="preserve"> are saying.</w:t>
            </w:r>
            <w:r w:rsidRPr="00A62DE6">
              <w:rPr>
                <w:sz w:val="20"/>
                <w:szCs w:val="20"/>
              </w:rPr>
              <w:br/>
              <w:t>-Show you what lengths they went to, to stop his dreams of becoming an explorer, and also how important his dad was/is to him.</w:t>
            </w:r>
          </w:p>
          <w:p w:rsidR="000767BD" w:rsidRPr="00A62DE6" w:rsidRDefault="000767BD" w:rsidP="007E6CFF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A62DE6">
              <w:rPr>
                <w:sz w:val="20"/>
                <w:szCs w:val="20"/>
              </w:rPr>
              <w:t>The tweeting of the birds makes the scene more happy/cheerful.</w:t>
            </w:r>
            <w:r w:rsidRPr="00A62DE6">
              <w:rPr>
                <w:sz w:val="20"/>
                <w:szCs w:val="20"/>
              </w:rPr>
              <w:br/>
              <w:t>- Added to make the scene more relaxing</w:t>
            </w:r>
          </w:p>
          <w:p w:rsidR="000767BD" w:rsidRPr="00A62DE6" w:rsidRDefault="00DC7D9C" w:rsidP="007E6CFF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A62DE6">
              <w:rPr>
                <w:sz w:val="20"/>
                <w:szCs w:val="20"/>
              </w:rPr>
              <w:t>Show you how the audience is reacting after they cut transmission.</w:t>
            </w:r>
          </w:p>
          <w:p w:rsidR="00DC7D9C" w:rsidRPr="00A62DE6" w:rsidRDefault="00DC7D9C" w:rsidP="007E6CFF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A62DE6">
              <w:rPr>
                <w:sz w:val="20"/>
                <w:szCs w:val="20"/>
              </w:rPr>
              <w:t>Makes that scene more suspenseful</w:t>
            </w:r>
            <w:r w:rsidR="00A85D41" w:rsidRPr="00A62DE6">
              <w:rPr>
                <w:sz w:val="20"/>
                <w:szCs w:val="20"/>
              </w:rPr>
              <w:t>.</w:t>
            </w:r>
            <w:r w:rsidR="00A85D41" w:rsidRPr="00A62DE6">
              <w:rPr>
                <w:sz w:val="20"/>
                <w:szCs w:val="20"/>
              </w:rPr>
              <w:br/>
              <w:t xml:space="preserve">- By adding the drum beats in, there is a much more suspenseful feeling added to the scene. </w:t>
            </w:r>
          </w:p>
          <w:p w:rsidR="00A85D41" w:rsidRPr="00A62DE6" w:rsidRDefault="00A85D41" w:rsidP="007E6CFF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A62DE6">
              <w:rPr>
                <w:sz w:val="20"/>
                <w:szCs w:val="20"/>
              </w:rPr>
              <w:t xml:space="preserve">There is a look of determination on </w:t>
            </w:r>
            <w:proofErr w:type="spellStart"/>
            <w:r w:rsidRPr="00A62DE6">
              <w:rPr>
                <w:sz w:val="20"/>
                <w:szCs w:val="20"/>
              </w:rPr>
              <w:t>Christof’s</w:t>
            </w:r>
            <w:proofErr w:type="spellEnd"/>
            <w:r w:rsidRPr="00A62DE6">
              <w:rPr>
                <w:sz w:val="20"/>
                <w:szCs w:val="20"/>
              </w:rPr>
              <w:t xml:space="preserve"> face; he’ll do whatever he has to, to stop him from escaping.</w:t>
            </w:r>
          </w:p>
          <w:p w:rsidR="00A85D41" w:rsidRPr="00A62DE6" w:rsidRDefault="00A62DE6" w:rsidP="007E6CFF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A62DE6">
              <w:rPr>
                <w:sz w:val="20"/>
                <w:szCs w:val="20"/>
              </w:rPr>
              <w:t>By changing the music, there is more drama and suspense added to the scene.</w:t>
            </w:r>
            <w:r w:rsidR="00A85D41" w:rsidRPr="00A62DE6">
              <w:rPr>
                <w:sz w:val="20"/>
                <w:szCs w:val="20"/>
              </w:rPr>
              <w:br/>
            </w:r>
          </w:p>
        </w:tc>
      </w:tr>
    </w:tbl>
    <w:p w:rsidR="00F16E46" w:rsidRDefault="00F16E46"/>
    <w:sectPr w:rsidR="00F16E4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62B53"/>
    <w:multiLevelType w:val="hybridMultilevel"/>
    <w:tmpl w:val="4114182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CFF"/>
    <w:rsid w:val="000767BD"/>
    <w:rsid w:val="001D4DE8"/>
    <w:rsid w:val="004A4DB6"/>
    <w:rsid w:val="007E6CFF"/>
    <w:rsid w:val="00A62DE6"/>
    <w:rsid w:val="00A85D41"/>
    <w:rsid w:val="00B9245E"/>
    <w:rsid w:val="00DC7D9C"/>
    <w:rsid w:val="00F075E2"/>
    <w:rsid w:val="00F16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E6C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E6C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E6C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E6C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B1CF12C9</Template>
  <TotalTime>25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Isabelle Mulders</dc:creator>
  <cp:lastModifiedBy>Isabelle Mulders</cp:lastModifiedBy>
  <cp:revision>4</cp:revision>
  <dcterms:created xsi:type="dcterms:W3CDTF">2012-05-21T02:54:00Z</dcterms:created>
  <dcterms:modified xsi:type="dcterms:W3CDTF">2012-05-23T22:14:00Z</dcterms:modified>
</cp:coreProperties>
</file>